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512A61A2" w14:textId="77777777" w:rsidR="005022D4" w:rsidRDefault="005022D4" w:rsidP="00A62B4C">
      <w:pPr>
        <w:rPr>
          <w:rFonts w:ascii="Verdana" w:eastAsia="Verdana" w:hAnsi="Verdana" w:cs="Times New Roman"/>
        </w:rPr>
      </w:pPr>
    </w:p>
    <w:p w14:paraId="5A090FF4" w14:textId="035EA193" w:rsidR="008F6802" w:rsidRPr="00A62B4C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5C080F54" w14:textId="77777777" w:rsidR="005022D4" w:rsidRDefault="005022D4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48EF3625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5022D4" w:rsidRPr="003113E5">
        <w:rPr>
          <w:rFonts w:cstheme="minorHAnsi"/>
          <w:noProof/>
          <w:szCs w:val="18"/>
          <w:lang w:eastAsia="pl-PL"/>
        </w:rPr>
        <w:t>POST/DYS/OW/GZ/01080/2026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5022D4" w:rsidRPr="003113E5">
        <w:rPr>
          <w:rFonts w:cstheme="minorHAnsi"/>
          <w:noProof/>
          <w:szCs w:val="18"/>
          <w:lang w:eastAsia="pl-PL"/>
        </w:rPr>
        <w:t>Opracowanie dokumentacji techniczno-prawnej w zakresie modernizacji linii napowietrznej SN na kablową oraz stacji transformatorowych SN/nn z wyprowadzeniem linii nn na pierwsze stanowiska Miasto Mińsk Mazowiecki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19E9B97C" w14:textId="16DB5B08" w:rsidR="005022D4" w:rsidRPr="005022D4" w:rsidRDefault="00B67D39" w:rsidP="005022D4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38293BEE" w14:textId="34E0F30A" w:rsidR="005022D4" w:rsidRDefault="005022D4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– </w:t>
      </w:r>
      <w:r w:rsidRPr="005022D4">
        <w:rPr>
          <w:rFonts w:cstheme="minorHAnsi"/>
          <w:b/>
          <w:szCs w:val="18"/>
        </w:rPr>
        <w:t>Opracowanie dokumentacji techniczno-prawnej w zakresie połączenia GPZ-Anielina z LSN-Buty w miejscowości Mińsk Mazowiecki</w:t>
      </w:r>
    </w:p>
    <w:p w14:paraId="0684B805" w14:textId="77777777" w:rsidR="005022D4" w:rsidRDefault="005022D4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367D7881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52800A46" w14:textId="1544D9AE" w:rsidR="000B53B2" w:rsidRDefault="00B67D39" w:rsidP="00C230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06805B35" w14:textId="77777777" w:rsidR="005022D4" w:rsidRDefault="005022D4" w:rsidP="00C230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7C81E61" w14:textId="77777777" w:rsidR="005022D4" w:rsidRDefault="005022D4" w:rsidP="00C230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9252C47" w14:textId="77777777" w:rsidR="005022D4" w:rsidRDefault="005022D4" w:rsidP="00C2305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6305350" w14:textId="4C370AA3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Pr="005022D4">
        <w:rPr>
          <w:rFonts w:cstheme="minorHAnsi"/>
          <w:b/>
          <w:szCs w:val="18"/>
        </w:rPr>
        <w:t>Opracowanie dokumentacji techniczno-prawnej w zakresie połączenia LSN Min-Park z LSN Min-Technikum w miejscowości Mińsk Mazowiecki</w:t>
      </w:r>
    </w:p>
    <w:p w14:paraId="16F9150F" w14:textId="77777777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CA990A0" w14:textId="77777777" w:rsidR="005022D4" w:rsidRPr="00B67D39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01E4276" w14:textId="77777777" w:rsidR="005022D4" w:rsidRPr="00B67D39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1A51C03" w14:textId="63E877EA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B1C82B7" w14:textId="77777777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55B6381" w14:textId="77777777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6523DBB" w14:textId="77777777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E1A400C" w14:textId="1CE713A4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Pr="005022D4">
        <w:rPr>
          <w:rFonts w:cstheme="minorHAnsi"/>
          <w:b/>
          <w:szCs w:val="18"/>
        </w:rPr>
        <w:t>Opracowanie dokumentacji techniczno-prawnej w zakresie połączenia LSN Min-Zakład Mleczarski z LSN Min-Oczyszczalnia w miejscowości Mińsk Mazowiecki</w:t>
      </w:r>
    </w:p>
    <w:p w14:paraId="4017C5AE" w14:textId="77777777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B077C53" w14:textId="77777777" w:rsidR="005022D4" w:rsidRPr="00B67D39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19396D5F" w14:textId="77777777" w:rsidR="005022D4" w:rsidRPr="00B67D39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C64B255" w14:textId="4B259AAC" w:rsidR="005022D4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614E8F12" w14:textId="77777777" w:rsidR="005022D4" w:rsidRPr="00C23052" w:rsidRDefault="005022D4" w:rsidP="005022D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2A29EE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2A29EE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lastRenderedPageBreak/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6C64FC0" w14:textId="60692B5D" w:rsidR="0069292C" w:rsidRPr="00C23052" w:rsidRDefault="00B67D39" w:rsidP="00C23052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A253DF7" w14:textId="4C959375" w:rsidR="0069292C" w:rsidRDefault="0069292C" w:rsidP="00381365">
      <w:pPr>
        <w:rPr>
          <w:rFonts w:cstheme="minorHAnsi"/>
        </w:rPr>
      </w:pPr>
    </w:p>
    <w:p w14:paraId="028186FF" w14:textId="33C6748E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Default="00381365" w:rsidP="00381365">
      <w:pPr>
        <w:rPr>
          <w:rFonts w:cstheme="minorHAnsi"/>
        </w:rPr>
      </w:pPr>
    </w:p>
    <w:p w14:paraId="59373677" w14:textId="77777777" w:rsidR="005022D4" w:rsidRDefault="005022D4" w:rsidP="00381365">
      <w:pPr>
        <w:rPr>
          <w:rFonts w:cstheme="minorHAnsi"/>
        </w:rPr>
      </w:pPr>
    </w:p>
    <w:p w14:paraId="1DB10E57" w14:textId="77777777" w:rsidR="005022D4" w:rsidRDefault="005022D4" w:rsidP="00381365">
      <w:pPr>
        <w:rPr>
          <w:rFonts w:cstheme="minorHAnsi"/>
        </w:rPr>
      </w:pPr>
    </w:p>
    <w:p w14:paraId="4277D445" w14:textId="77777777" w:rsidR="005022D4" w:rsidRDefault="005022D4" w:rsidP="00381365">
      <w:pPr>
        <w:rPr>
          <w:rFonts w:cstheme="minorHAnsi"/>
        </w:rPr>
      </w:pPr>
    </w:p>
    <w:p w14:paraId="37C594E9" w14:textId="77777777" w:rsidR="005022D4" w:rsidRDefault="005022D4" w:rsidP="00381365">
      <w:pPr>
        <w:rPr>
          <w:rFonts w:cstheme="minorHAnsi"/>
        </w:rPr>
      </w:pPr>
    </w:p>
    <w:p w14:paraId="25CEBC0B" w14:textId="77777777" w:rsidR="005022D4" w:rsidRDefault="005022D4" w:rsidP="00381365">
      <w:pPr>
        <w:rPr>
          <w:rFonts w:cstheme="minorHAnsi"/>
        </w:rPr>
      </w:pPr>
    </w:p>
    <w:p w14:paraId="24F68124" w14:textId="77777777" w:rsidR="005022D4" w:rsidRDefault="005022D4" w:rsidP="00381365">
      <w:pPr>
        <w:rPr>
          <w:rFonts w:cstheme="minorHAnsi"/>
        </w:rPr>
      </w:pPr>
    </w:p>
    <w:p w14:paraId="628E7470" w14:textId="77777777" w:rsidR="005022D4" w:rsidRDefault="005022D4" w:rsidP="00381365">
      <w:pPr>
        <w:rPr>
          <w:rFonts w:cstheme="minorHAnsi"/>
        </w:rPr>
      </w:pPr>
    </w:p>
    <w:p w14:paraId="7551107F" w14:textId="77777777" w:rsidR="005022D4" w:rsidRDefault="005022D4" w:rsidP="00381365">
      <w:pPr>
        <w:rPr>
          <w:rFonts w:cstheme="minorHAnsi"/>
        </w:rPr>
      </w:pPr>
    </w:p>
    <w:p w14:paraId="19855442" w14:textId="77777777" w:rsidR="005022D4" w:rsidRDefault="005022D4" w:rsidP="00381365">
      <w:pPr>
        <w:rPr>
          <w:rFonts w:cstheme="minorHAnsi"/>
        </w:rPr>
      </w:pPr>
    </w:p>
    <w:p w14:paraId="73A08997" w14:textId="77777777" w:rsidR="005022D4" w:rsidRDefault="005022D4" w:rsidP="00381365">
      <w:pPr>
        <w:rPr>
          <w:rFonts w:cstheme="minorHAnsi"/>
        </w:rPr>
      </w:pPr>
    </w:p>
    <w:p w14:paraId="46537C68" w14:textId="77777777" w:rsidR="005022D4" w:rsidRDefault="005022D4" w:rsidP="00381365">
      <w:pPr>
        <w:rPr>
          <w:rFonts w:cstheme="minorHAnsi"/>
        </w:rPr>
      </w:pPr>
    </w:p>
    <w:p w14:paraId="09846607" w14:textId="77777777" w:rsidR="005022D4" w:rsidRDefault="005022D4" w:rsidP="00381365">
      <w:pPr>
        <w:rPr>
          <w:rFonts w:cstheme="minorHAnsi"/>
        </w:rPr>
      </w:pPr>
    </w:p>
    <w:p w14:paraId="497E4221" w14:textId="77777777" w:rsidR="005022D4" w:rsidRDefault="005022D4" w:rsidP="00381365">
      <w:pPr>
        <w:rPr>
          <w:rFonts w:cstheme="minorHAnsi"/>
        </w:rPr>
      </w:pPr>
    </w:p>
    <w:p w14:paraId="3E4D9FEE" w14:textId="77777777" w:rsidR="005022D4" w:rsidRDefault="005022D4" w:rsidP="00381365">
      <w:pPr>
        <w:rPr>
          <w:rFonts w:cstheme="minorHAnsi"/>
        </w:rPr>
      </w:pPr>
    </w:p>
    <w:p w14:paraId="070484E9" w14:textId="77777777" w:rsidR="005022D4" w:rsidRDefault="005022D4" w:rsidP="00381365">
      <w:pPr>
        <w:rPr>
          <w:rFonts w:cstheme="minorHAnsi"/>
        </w:rPr>
      </w:pPr>
    </w:p>
    <w:p w14:paraId="618978A8" w14:textId="77777777" w:rsidR="005022D4" w:rsidRDefault="005022D4" w:rsidP="00381365">
      <w:pPr>
        <w:rPr>
          <w:rFonts w:cstheme="minorHAnsi"/>
        </w:rPr>
      </w:pPr>
    </w:p>
    <w:p w14:paraId="38105B2F" w14:textId="77777777" w:rsidR="005022D4" w:rsidRDefault="005022D4" w:rsidP="00381365">
      <w:pPr>
        <w:rPr>
          <w:rFonts w:cstheme="minorHAnsi"/>
        </w:rPr>
      </w:pPr>
    </w:p>
    <w:p w14:paraId="60E3B9B7" w14:textId="77777777" w:rsidR="005022D4" w:rsidRDefault="005022D4" w:rsidP="00381365">
      <w:pPr>
        <w:rPr>
          <w:rFonts w:cstheme="minorHAnsi"/>
        </w:rPr>
      </w:pPr>
    </w:p>
    <w:p w14:paraId="2E45F607" w14:textId="77777777" w:rsidR="005022D4" w:rsidRDefault="005022D4" w:rsidP="00381365">
      <w:pPr>
        <w:rPr>
          <w:rFonts w:cstheme="minorHAnsi"/>
        </w:rPr>
      </w:pPr>
    </w:p>
    <w:p w14:paraId="04EF343E" w14:textId="77777777" w:rsidR="005022D4" w:rsidRDefault="005022D4" w:rsidP="00381365">
      <w:pPr>
        <w:rPr>
          <w:rFonts w:cstheme="minorHAnsi"/>
        </w:rPr>
      </w:pPr>
    </w:p>
    <w:p w14:paraId="7BAFA322" w14:textId="77777777" w:rsidR="005022D4" w:rsidRDefault="005022D4" w:rsidP="00381365">
      <w:pPr>
        <w:rPr>
          <w:rFonts w:cstheme="minorHAnsi"/>
        </w:rPr>
      </w:pPr>
    </w:p>
    <w:p w14:paraId="04ED5310" w14:textId="77777777" w:rsidR="005022D4" w:rsidRDefault="005022D4" w:rsidP="00381365">
      <w:pPr>
        <w:rPr>
          <w:rFonts w:cstheme="minorHAnsi"/>
        </w:rPr>
      </w:pPr>
    </w:p>
    <w:p w14:paraId="2D7FD8B9" w14:textId="77777777" w:rsidR="005022D4" w:rsidRDefault="005022D4" w:rsidP="00381365">
      <w:pPr>
        <w:rPr>
          <w:rFonts w:cstheme="minorHAnsi"/>
        </w:rPr>
      </w:pPr>
    </w:p>
    <w:p w14:paraId="3F1B23B3" w14:textId="77777777" w:rsidR="005022D4" w:rsidRDefault="005022D4" w:rsidP="00381365">
      <w:pPr>
        <w:rPr>
          <w:rFonts w:cstheme="minorHAnsi"/>
        </w:rPr>
      </w:pPr>
    </w:p>
    <w:p w14:paraId="0EE32636" w14:textId="77777777" w:rsidR="005022D4" w:rsidRDefault="005022D4" w:rsidP="00381365">
      <w:pPr>
        <w:rPr>
          <w:rFonts w:cstheme="minorHAnsi"/>
        </w:rPr>
      </w:pPr>
    </w:p>
    <w:p w14:paraId="459CDA17" w14:textId="77777777" w:rsidR="005022D4" w:rsidRDefault="005022D4" w:rsidP="00381365">
      <w:pPr>
        <w:rPr>
          <w:rFonts w:cstheme="minorHAnsi"/>
        </w:rPr>
      </w:pPr>
    </w:p>
    <w:p w14:paraId="30810764" w14:textId="77777777" w:rsidR="005022D4" w:rsidRDefault="005022D4" w:rsidP="00381365">
      <w:pPr>
        <w:rPr>
          <w:rFonts w:cstheme="minorHAnsi"/>
        </w:rPr>
      </w:pPr>
    </w:p>
    <w:p w14:paraId="21BED639" w14:textId="77777777" w:rsidR="005022D4" w:rsidRPr="00D9767E" w:rsidRDefault="005022D4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CA275CB" w14:textId="77777777" w:rsidR="00C23052" w:rsidRDefault="00C2305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</w:p>
    <w:p w14:paraId="75622B4B" w14:textId="3DB17A02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70F7989E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5022D4" w:rsidRPr="003113E5">
        <w:rPr>
          <w:rFonts w:cstheme="minorHAnsi"/>
          <w:b/>
          <w:i/>
          <w:noProof/>
        </w:rPr>
        <w:t>Opracowanie dokumentacji techniczno-prawnej w zakresie modernizacji linii napowietrznej SN na kablową oraz stacji transformatorowych SN/nn z wyprowadzeniem linii nn na pierwsze stanowiska Miasto Mińsk Mazowiecki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5022D4" w:rsidRPr="003113E5">
        <w:rPr>
          <w:rFonts w:cstheme="minorHAnsi"/>
          <w:b/>
          <w:noProof/>
        </w:rPr>
        <w:t>POST/DYS/OW/GZ/01080/2026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238CA0DB" w14:textId="01FA737E" w:rsidR="00961305" w:rsidRDefault="00961305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275AD8A8" w:rsidR="008F6802" w:rsidRDefault="000B53B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5D69F5C4" w14:textId="77777777" w:rsidR="00C23052" w:rsidRDefault="00C2305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CDBF36D" w14:textId="77777777" w:rsidR="00C23052" w:rsidRDefault="00C2305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EFBD8B1" w14:textId="77777777" w:rsidR="00C23052" w:rsidRPr="000E361E" w:rsidRDefault="00C23052" w:rsidP="006F6BD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2ED36469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022D4" w:rsidRPr="003113E5">
        <w:rPr>
          <w:rFonts w:cstheme="minorHAnsi"/>
          <w:noProof/>
          <w:lang w:eastAsia="pl-PL"/>
        </w:rPr>
        <w:t>POST/DYS/OW/GZ/01080/2026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022D4" w:rsidRPr="003113E5">
        <w:rPr>
          <w:rFonts w:cstheme="minorHAnsi"/>
          <w:noProof/>
          <w:lang w:eastAsia="pl-PL"/>
        </w:rPr>
        <w:t>Opracowanie dokumentacji techniczno-prawnej w zakresie modernizacji linii napowietrznej SN na kablową oraz stacji transformatorowych SN/nn z wyprowadzeniem linii nn na pierwsze stanowiska Miasto Mińsk Mazowiecki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FAABF63" w14:textId="2ADE46EC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A5414E3" w14:textId="77777777" w:rsidR="005022D4" w:rsidRDefault="005022D4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C539624" w14:textId="77777777" w:rsidR="006F6BD9" w:rsidRDefault="006F6BD9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74A1F698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022D4" w:rsidRPr="003113E5">
        <w:rPr>
          <w:rFonts w:cstheme="minorHAnsi"/>
          <w:noProof/>
          <w:lang w:eastAsia="pl-PL"/>
        </w:rPr>
        <w:t>POST/DYS/OW/GZ/01080/2026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5022D4" w:rsidRPr="003113E5">
        <w:rPr>
          <w:rFonts w:cstheme="minorHAnsi"/>
          <w:noProof/>
          <w:lang w:eastAsia="pl-PL"/>
        </w:rPr>
        <w:t>Opracowanie dokumentacji techniczno-prawnej w zakresie modernizacji linii napowietrznej SN na kablową oraz stacji transformatorowych SN/nn z wyprowadzeniem linii nn na pierwsze stanowiska Miasto Mińsk Mazowiecki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6648415" w14:textId="77777777" w:rsidR="00C23052" w:rsidRDefault="00C2305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60595D2" w14:textId="77777777" w:rsidR="00C23052" w:rsidRDefault="00C2305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2D49843" w14:textId="2BB140DA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10A9049E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5022D4" w:rsidRPr="003113E5">
        <w:rPr>
          <w:rFonts w:eastAsia="Calibri" w:cstheme="minorHAnsi"/>
          <w:noProof/>
          <w:lang w:eastAsia="pl-PL"/>
        </w:rPr>
        <w:t>POST/DYS/OW/GZ/01080/2026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5022D4" w:rsidRPr="003113E5">
        <w:rPr>
          <w:rFonts w:eastAsia="Calibri" w:cstheme="minorHAnsi"/>
          <w:noProof/>
          <w:lang w:eastAsia="pl-PL"/>
        </w:rPr>
        <w:t>Opracowanie dokumentacji techniczno-prawnej w zakresie modernizacji linii napowietrznej SN na kablową oraz stacji transformatorowych SN/nn z wyprowadzeniem linii nn na pierwsze stanowiska Miasto Mińsk Mazowiecki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2804D953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5022D4" w:rsidRPr="003113E5">
        <w:rPr>
          <w:rFonts w:cstheme="minorHAnsi"/>
          <w:noProof/>
          <w:lang w:eastAsia="pl-PL"/>
        </w:rPr>
        <w:t>POST/DYS/OW/GZ/01080/2026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5022D4" w:rsidRPr="003113E5">
        <w:rPr>
          <w:rFonts w:cstheme="minorHAnsi"/>
          <w:noProof/>
        </w:rPr>
        <w:t>Opracowanie dokumentacji techniczno-prawnej w zakresie modernizacji linii napowietrznej SN na kablową oraz stacji transformatorowych SN/nn z wyprowadzeniem linii nn na pierwsze stanowiska Miasto Mińsk Mazowiecki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AC73FF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D9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5022D4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6A3709BF" w:rsidR="00D9767E" w:rsidRPr="005022D4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5022D4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022D4" w:rsidRPr="003113E5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POST/DYS/OW/GZ/01080/2026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7474D23C" w:rsidR="00D9767E" w:rsidRPr="00C23052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C23052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C23052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022D4" w:rsidRPr="003113E5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POST/DYS/OW/GZ/01080/2026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C23052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C23052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11046580">
    <w:abstractNumId w:val="18"/>
  </w:num>
  <w:num w:numId="2" w16cid:durableId="537083039">
    <w:abstractNumId w:val="7"/>
  </w:num>
  <w:num w:numId="3" w16cid:durableId="562525939">
    <w:abstractNumId w:val="13"/>
  </w:num>
  <w:num w:numId="4" w16cid:durableId="556362118">
    <w:abstractNumId w:val="20"/>
  </w:num>
  <w:num w:numId="5" w16cid:durableId="1007485354">
    <w:abstractNumId w:val="18"/>
  </w:num>
  <w:num w:numId="6" w16cid:durableId="783500920">
    <w:abstractNumId w:val="18"/>
  </w:num>
  <w:num w:numId="7" w16cid:durableId="2055231126">
    <w:abstractNumId w:val="3"/>
  </w:num>
  <w:num w:numId="8" w16cid:durableId="408817918">
    <w:abstractNumId w:val="27"/>
  </w:num>
  <w:num w:numId="9" w16cid:durableId="1044477331">
    <w:abstractNumId w:val="17"/>
  </w:num>
  <w:num w:numId="10" w16cid:durableId="1036465322">
    <w:abstractNumId w:val="4"/>
  </w:num>
  <w:num w:numId="11" w16cid:durableId="537281039">
    <w:abstractNumId w:val="14"/>
  </w:num>
  <w:num w:numId="12" w16cid:durableId="113403033">
    <w:abstractNumId w:val="12"/>
  </w:num>
  <w:num w:numId="13" w16cid:durableId="1429738993">
    <w:abstractNumId w:val="26"/>
  </w:num>
  <w:num w:numId="14" w16cid:durableId="1714453539">
    <w:abstractNumId w:val="22"/>
  </w:num>
  <w:num w:numId="15" w16cid:durableId="392503273">
    <w:abstractNumId w:val="16"/>
  </w:num>
  <w:num w:numId="16" w16cid:durableId="1459644679">
    <w:abstractNumId w:val="9"/>
  </w:num>
  <w:num w:numId="17" w16cid:durableId="769855977">
    <w:abstractNumId w:val="5"/>
  </w:num>
  <w:num w:numId="18" w16cid:durableId="526530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3842527">
    <w:abstractNumId w:val="0"/>
  </w:num>
  <w:num w:numId="20" w16cid:durableId="2080250941">
    <w:abstractNumId w:val="28"/>
  </w:num>
  <w:num w:numId="21" w16cid:durableId="1189489656">
    <w:abstractNumId w:val="1"/>
  </w:num>
  <w:num w:numId="22" w16cid:durableId="1617831877">
    <w:abstractNumId w:val="15"/>
  </w:num>
  <w:num w:numId="23" w16cid:durableId="336007792">
    <w:abstractNumId w:val="10"/>
  </w:num>
  <w:num w:numId="24" w16cid:durableId="180124393">
    <w:abstractNumId w:val="21"/>
  </w:num>
  <w:num w:numId="25" w16cid:durableId="1376272253">
    <w:abstractNumId w:val="25"/>
  </w:num>
  <w:num w:numId="26" w16cid:durableId="1159031844">
    <w:abstractNumId w:val="2"/>
  </w:num>
  <w:num w:numId="27" w16cid:durableId="1466896242">
    <w:abstractNumId w:val="24"/>
  </w:num>
  <w:num w:numId="28" w16cid:durableId="155800950">
    <w:abstractNumId w:val="23"/>
  </w:num>
  <w:num w:numId="29" w16cid:durableId="6235373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4803471">
    <w:abstractNumId w:val="19"/>
  </w:num>
  <w:num w:numId="31" w16cid:durableId="192028596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0F4DF8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29EE"/>
    <w:rsid w:val="002A3129"/>
    <w:rsid w:val="002A48F7"/>
    <w:rsid w:val="002B5C62"/>
    <w:rsid w:val="002C470F"/>
    <w:rsid w:val="002D4CAD"/>
    <w:rsid w:val="002F10CA"/>
    <w:rsid w:val="00303C67"/>
    <w:rsid w:val="00310CB3"/>
    <w:rsid w:val="00323B3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22D4"/>
    <w:rsid w:val="00520308"/>
    <w:rsid w:val="00526926"/>
    <w:rsid w:val="00535E9B"/>
    <w:rsid w:val="005453F1"/>
    <w:rsid w:val="00551FB7"/>
    <w:rsid w:val="005563FF"/>
    <w:rsid w:val="00562E63"/>
    <w:rsid w:val="00573CCB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0FD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BD9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052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8C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POST/DYS/OW/GZ/01080/2026                         </dmsv2SWPP2ObjectNumber>
    <dmsv2SWPP2SumMD5 xmlns="http://schemas.microsoft.com/sharepoint/v3">779445264886fa5d1ad69732edbefc0b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711753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24798216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FJ3FSM7XJ42E-2144144896-25842</_dlc_DocId>
    <_dlc_DocIdUrl xmlns="a19cb1c7-c5c7-46d4-85ae-d83685407bba">
      <Url>https://swpp2.dms.gkpge.pl/sites/43/_layouts/15/DocIdRedir.aspx?ID=FJ3FSM7XJ42E-2144144896-25842</Url>
      <Description>FJ3FSM7XJ42E-2144144896-25842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1519E4-C770-4CEA-8A4F-23CB96E4C1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625757-C021-46D1-A8F1-509395C84BA5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2908980-BEF1-4CB8-8425-F4D88650884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3411</Words>
  <Characters>20469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2026-03-27T14:54:00Z</dcterms:created>
  <dcterms:modified xsi:type="dcterms:W3CDTF">2026-03-27T14:54:00Z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68bcdd9e-e5ad-44d4-bb2c-6ff94dc767e1</vt:lpwstr>
  </property>
</Properties>
</file>